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051DA" w14:textId="77777777" w:rsidR="003C2F68" w:rsidRDefault="003C2F68" w:rsidP="003C2F6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James CRAMPTON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37A0E3F3" w14:textId="77777777" w:rsidR="003C2F68" w:rsidRDefault="003C2F68" w:rsidP="003C2F68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3255AD41" w14:textId="77777777" w:rsidR="003C2F68" w:rsidRDefault="003C2F68" w:rsidP="003C2F68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1BE47780" w14:textId="77777777" w:rsidR="003C2F68" w:rsidRDefault="003C2F68" w:rsidP="003C2F6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Southwark, Surrey,</w:t>
      </w:r>
    </w:p>
    <w:p w14:paraId="26C917A8" w14:textId="77777777" w:rsidR="003C2F68" w:rsidRDefault="003C2F68" w:rsidP="003C2F6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Richard Garnet(q.v.).</w:t>
      </w:r>
    </w:p>
    <w:p w14:paraId="0B9D5DAE" w14:textId="77777777" w:rsidR="003C2F68" w:rsidRDefault="003C2F68" w:rsidP="003C2F6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F1F80ED" w14:textId="77777777" w:rsidR="003C2F68" w:rsidRDefault="003C2F68" w:rsidP="003C2F6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p.101)</w:t>
      </w:r>
    </w:p>
    <w:p w14:paraId="66A1DE16" w14:textId="77777777" w:rsidR="003C2F68" w:rsidRDefault="003C2F68" w:rsidP="003C2F68">
      <w:pPr>
        <w:pStyle w:val="NoSpacing"/>
        <w:rPr>
          <w:rFonts w:eastAsia="Times New Roman" w:cs="Times New Roman"/>
          <w:szCs w:val="24"/>
        </w:rPr>
      </w:pPr>
    </w:p>
    <w:p w14:paraId="6AD1D199" w14:textId="77777777" w:rsidR="003C2F68" w:rsidRDefault="003C2F68" w:rsidP="003C2F68">
      <w:pPr>
        <w:pStyle w:val="NoSpacing"/>
        <w:rPr>
          <w:rFonts w:eastAsia="Times New Roman" w:cs="Times New Roman"/>
          <w:szCs w:val="24"/>
        </w:rPr>
      </w:pPr>
    </w:p>
    <w:p w14:paraId="0E62D219" w14:textId="77777777" w:rsidR="003C2F68" w:rsidRDefault="003C2F68" w:rsidP="003C2F6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July 2023</w:t>
      </w:r>
    </w:p>
    <w:p w14:paraId="3F251EA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3C547" w14:textId="77777777" w:rsidR="003C2F68" w:rsidRDefault="003C2F68" w:rsidP="009139A6">
      <w:r>
        <w:separator/>
      </w:r>
    </w:p>
  </w:endnote>
  <w:endnote w:type="continuationSeparator" w:id="0">
    <w:p w14:paraId="7451D793" w14:textId="77777777" w:rsidR="003C2F68" w:rsidRDefault="003C2F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57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302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069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60706" w14:textId="77777777" w:rsidR="003C2F68" w:rsidRDefault="003C2F68" w:rsidP="009139A6">
      <w:r>
        <w:separator/>
      </w:r>
    </w:p>
  </w:footnote>
  <w:footnote w:type="continuationSeparator" w:id="0">
    <w:p w14:paraId="004B86CF" w14:textId="77777777" w:rsidR="003C2F68" w:rsidRDefault="003C2F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C42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3EC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5A9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F68"/>
    <w:rsid w:val="000666E0"/>
    <w:rsid w:val="002510B7"/>
    <w:rsid w:val="003C2F6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1D140"/>
  <w15:chartTrackingRefBased/>
  <w15:docId w15:val="{683280F8-107E-47C1-9C37-B6B791AC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2023-07-25T20:28:00Z</dcterms:created>
  <dcterms:modified xsi:type="dcterms:W3CDTF">2023-07-25T20:28:00Z</dcterms:modified>
</cp:coreProperties>
</file>